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6C78C4BA"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0B34DB">
        <w:rPr>
          <w:b/>
          <w:noProof/>
          <w:sz w:val="24"/>
        </w:rPr>
        <w:t>9</w:t>
      </w:r>
      <w:r w:rsidR="00707B38">
        <w:rPr>
          <w:b/>
          <w:noProof/>
          <w:sz w:val="24"/>
        </w:rPr>
        <w:t>-</w:t>
      </w:r>
      <w:r w:rsidR="00B363C9">
        <w:rPr>
          <w:b/>
          <w:noProof/>
          <w:sz w:val="24"/>
        </w:rPr>
        <w:t>e</w:t>
      </w:r>
      <w:r>
        <w:rPr>
          <w:b/>
          <w:i/>
          <w:noProof/>
          <w:sz w:val="28"/>
        </w:rPr>
        <w:tab/>
      </w:r>
      <w:r w:rsidR="0067540B">
        <w:rPr>
          <w:b/>
          <w:i/>
          <w:noProof/>
          <w:sz w:val="28"/>
        </w:rPr>
        <w:t>S3-</w:t>
      </w:r>
      <w:r w:rsidR="0066429B">
        <w:rPr>
          <w:b/>
          <w:i/>
          <w:noProof/>
          <w:sz w:val="28"/>
        </w:rPr>
        <w:t>2</w:t>
      </w:r>
      <w:r w:rsidR="00D62830">
        <w:rPr>
          <w:b/>
          <w:i/>
          <w:noProof/>
          <w:sz w:val="28"/>
        </w:rPr>
        <w:t>01067</w:t>
      </w:r>
      <w:bookmarkStart w:id="0" w:name="_GoBack"/>
      <w:bookmarkEnd w:id="0"/>
    </w:p>
    <w:p w14:paraId="69393574" w14:textId="62FFA2E8" w:rsidR="001E41F3" w:rsidRPr="00EB5B4B" w:rsidRDefault="00B363C9" w:rsidP="005E2C44">
      <w:pPr>
        <w:pStyle w:val="CRCoverPage"/>
        <w:outlineLvl w:val="0"/>
        <w:rPr>
          <w:bCs/>
          <w:noProof/>
          <w:sz w:val="16"/>
          <w:szCs w:val="16"/>
        </w:rPr>
      </w:pPr>
      <w:r>
        <w:rPr>
          <w:b/>
          <w:noProof/>
          <w:sz w:val="24"/>
        </w:rPr>
        <w:t xml:space="preserve">e-meeting, </w:t>
      </w:r>
      <w:r w:rsidR="00707B38">
        <w:rPr>
          <w:b/>
          <w:noProof/>
          <w:sz w:val="24"/>
        </w:rPr>
        <w:t>1</w:t>
      </w:r>
      <w:r w:rsidR="000B34DB">
        <w:rPr>
          <w:b/>
          <w:noProof/>
          <w:sz w:val="24"/>
        </w:rPr>
        <w:t>1</w:t>
      </w:r>
      <w:r>
        <w:rPr>
          <w:b/>
          <w:noProof/>
          <w:sz w:val="24"/>
        </w:rPr>
        <w:t xml:space="preserve"> – </w:t>
      </w:r>
      <w:r w:rsidR="00707B38">
        <w:rPr>
          <w:b/>
          <w:noProof/>
          <w:sz w:val="24"/>
        </w:rPr>
        <w:t>1</w:t>
      </w:r>
      <w:r w:rsidR="000B34DB">
        <w:rPr>
          <w:b/>
          <w:noProof/>
          <w:sz w:val="24"/>
        </w:rPr>
        <w:t>5</w:t>
      </w:r>
      <w:r>
        <w:rPr>
          <w:b/>
          <w:noProof/>
          <w:sz w:val="24"/>
        </w:rPr>
        <w:t xml:space="preserve"> </w:t>
      </w:r>
      <w:r w:rsidR="000B34DB">
        <w:rPr>
          <w:b/>
          <w:noProof/>
          <w:sz w:val="24"/>
        </w:rPr>
        <w:t>May</w:t>
      </w:r>
      <w:r>
        <w:rPr>
          <w:b/>
          <w:noProof/>
          <w:sz w:val="24"/>
        </w:rPr>
        <w:t xml:space="preserve"> </w:t>
      </w:r>
      <w:r w:rsidR="00573E97">
        <w:rPr>
          <w:b/>
          <w:noProof/>
          <w:sz w:val="24"/>
        </w:rPr>
        <w:t>2020</w:t>
      </w:r>
      <w:r w:rsidR="006866A6">
        <w:rPr>
          <w:b/>
          <w:noProof/>
          <w:sz w:val="24"/>
        </w:rPr>
        <w:t xml:space="preserve">                                  </w:t>
      </w:r>
      <w:r w:rsidR="000B34DB">
        <w:rPr>
          <w:b/>
          <w:noProof/>
          <w:sz w:val="24"/>
        </w:rPr>
        <w:t xml:space="preserve">                                      </w:t>
      </w:r>
      <w:r w:rsidR="000B34DB">
        <w:rPr>
          <w:bCs/>
          <w:noProof/>
          <w:sz w:val="16"/>
          <w:szCs w:val="16"/>
        </w:rPr>
        <w:t>revision of S3-200807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46EB6EF" w:rsidR="001E41F3" w:rsidRDefault="00D33AD9" w:rsidP="0039066C">
            <w:pPr>
              <w:pStyle w:val="CRCoverPage"/>
              <w:spacing w:after="0"/>
              <w:rPr>
                <w:noProof/>
              </w:rPr>
            </w:pPr>
            <w:r>
              <w:t xml:space="preserve"> </w:t>
            </w:r>
            <w:r w:rsidR="00196D0E">
              <w:t>Draft living CR</w:t>
            </w:r>
            <w:r w:rsidR="0039066C" w:rsidRPr="0039066C">
              <w:t xml:space="preserve"> for network slice</w:t>
            </w:r>
            <w:r w:rsidR="00196D0E">
              <w:t xml:space="preserve"> specific authentication and authorization clauses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2607BD21" w:rsidR="001E41F3" w:rsidRDefault="00D33AD9" w:rsidP="0039066C">
            <w:pPr>
              <w:pStyle w:val="CRCoverPage"/>
              <w:spacing w:after="0"/>
              <w:rPr>
                <w:noProof/>
              </w:rPr>
            </w:pPr>
            <w:r>
              <w:rPr>
                <w:noProof/>
              </w:rPr>
              <w:t xml:space="preserve"> </w:t>
            </w:r>
            <w:r w:rsidR="006866A6">
              <w:rPr>
                <w:noProof/>
              </w:rPr>
              <w:t>Huawei, HiSilicon</w:t>
            </w:r>
            <w:r w:rsidR="00D401E9">
              <w:rPr>
                <w:noProof/>
              </w:rPr>
              <w:t>, Nokia</w:t>
            </w:r>
            <w:r w:rsidR="00E878D4">
              <w:rPr>
                <w:noProof/>
              </w:rPr>
              <w:t>, Nokia Shanghai Bell</w:t>
            </w:r>
            <w:r w:rsidR="00EB5B4B">
              <w:rPr>
                <w:noProof/>
              </w:rPr>
              <w:t xml:space="preserve">, Ericsson, </w:t>
            </w:r>
            <w:r w:rsidR="00EB5B4B" w:rsidRPr="00EB5B4B">
              <w:rPr>
                <w:noProof/>
              </w:rPr>
              <w:t>Hewlett-Packard Enterprise, China Mobile, CATT</w:t>
            </w:r>
            <w:r w:rsidR="000B34DB">
              <w:rPr>
                <w:noProof/>
              </w:rPr>
              <w:t>, Inter 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06D462E9" w:rsidR="001E41F3" w:rsidRDefault="00C50C66">
            <w:pPr>
              <w:pStyle w:val="CRCoverPage"/>
              <w:spacing w:after="0"/>
              <w:ind w:left="100"/>
              <w:rPr>
                <w:noProof/>
              </w:rPr>
            </w:pPr>
            <w:r>
              <w:rPr>
                <w:noProof/>
              </w:rPr>
              <w:t>R</w:t>
            </w:r>
            <w:r w:rsidR="000B34DB">
              <w:rPr>
                <w:noProof/>
              </w:rPr>
              <w:t>el-</w:t>
            </w:r>
            <w:r>
              <w:rPr>
                <w:noProof/>
              </w:rPr>
              <w:t>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9704325" w:rsidR="001E41F3" w:rsidRDefault="0039066C" w:rsidP="00B363C9">
            <w:pPr>
              <w:pStyle w:val="CRCoverPage"/>
              <w:spacing w:after="0"/>
              <w:rPr>
                <w:noProof/>
              </w:rPr>
            </w:pPr>
            <w:r>
              <w:rPr>
                <w:noProof/>
              </w:rPr>
              <w:t>Address ENs</w:t>
            </w:r>
            <w:r w:rsidR="00066B9F">
              <w:rPr>
                <w:noProof/>
              </w:rPr>
              <w:t xml:space="preserve"> </w:t>
            </w:r>
            <w:r>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4E977430" w:rsidR="0079690F" w:rsidRDefault="0079690F" w:rsidP="0079690F">
            <w:pPr>
              <w:pStyle w:val="CRCoverPage"/>
              <w:numPr>
                <w:ilvl w:val="0"/>
                <w:numId w:val="3"/>
              </w:numPr>
              <w:spacing w:after="0"/>
              <w:rPr>
                <w:noProof/>
                <w:lang w:val="en-US" w:eastAsia="zh-CN"/>
              </w:rPr>
            </w:pPr>
            <w:r>
              <w:rPr>
                <w:noProof/>
                <w:lang w:val="en-US" w:eastAsia="zh-CN"/>
              </w:rPr>
              <w:t>removed EN (already addressed)</w:t>
            </w:r>
            <w:r w:rsidR="000032A6">
              <w:rPr>
                <w:noProof/>
                <w:lang w:val="en-US" w:eastAsia="zh-CN"/>
              </w:rPr>
              <w:t xml:space="preserve"> by introducing a new NF offering services for NSSAA. Figure also updated to show this.</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2D5802BB" w:rsidR="005614D3" w:rsidRDefault="0079690F" w:rsidP="0079690F">
            <w:pPr>
              <w:pStyle w:val="CRCoverPage"/>
              <w:numPr>
                <w:ilvl w:val="0"/>
                <w:numId w:val="3"/>
              </w:numPr>
              <w:spacing w:after="0"/>
              <w:rPr>
                <w:noProof/>
                <w:lang w:val="en-US" w:eastAsia="zh-CN"/>
              </w:rPr>
            </w:pPr>
            <w:r>
              <w:rPr>
                <w:noProof/>
                <w:lang w:val="en-US" w:eastAsia="zh-CN"/>
              </w:rPr>
              <w:t xml:space="preserve"> “AUSF”</w:t>
            </w:r>
            <w:r w:rsidR="003F1AD0">
              <w:rPr>
                <w:noProof/>
                <w:lang w:val="en-US" w:eastAsia="zh-CN"/>
              </w:rPr>
              <w:t xml:space="preserve"> service to Primary authentication is isolated from service to NSSAA involving AAA-S</w:t>
            </w:r>
            <w:r>
              <w:rPr>
                <w:noProof/>
                <w:lang w:val="en-US" w:eastAsia="zh-CN"/>
              </w:rPr>
              <w:t xml:space="preserve"> </w:t>
            </w:r>
            <w:r w:rsidR="0086476D">
              <w:rPr>
                <w:noProof/>
                <w:lang w:val="en-US" w:eastAsia="zh-CN"/>
              </w:rPr>
              <w:t>by introducing NSSAAF</w:t>
            </w:r>
          </w:p>
          <w:p w14:paraId="09F76E14" w14:textId="23513785"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7DCBBA3C" w14:textId="26D83E55" w:rsidR="000032A6" w:rsidRDefault="000032A6" w:rsidP="005757F1">
            <w:pPr>
              <w:pStyle w:val="CRCoverPage"/>
              <w:numPr>
                <w:ilvl w:val="0"/>
                <w:numId w:val="3"/>
              </w:numPr>
              <w:spacing w:after="0"/>
              <w:rPr>
                <w:noProof/>
                <w:lang w:val="en-US" w:eastAsia="zh-CN"/>
              </w:rPr>
            </w:pPr>
            <w:r>
              <w:rPr>
                <w:noProof/>
                <w:lang w:val="en-US" w:eastAsia="zh-CN"/>
              </w:rPr>
              <w:t>Call flow and text aligned with the new NSSAAF offering NSSAA.</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13AA052B" w:rsidR="004D1CA4" w:rsidRDefault="004D1CA4" w:rsidP="004D1CA4">
            <w:pPr>
              <w:pStyle w:val="CRCoverPage"/>
              <w:numPr>
                <w:ilvl w:val="0"/>
                <w:numId w:val="3"/>
              </w:numPr>
              <w:spacing w:after="0"/>
              <w:rPr>
                <w:noProof/>
                <w:lang w:val="en-US" w:eastAsia="zh-CN"/>
              </w:rPr>
            </w:pPr>
            <w:r>
              <w:rPr>
                <w:noProof/>
                <w:lang w:val="en-US" w:eastAsia="zh-CN"/>
              </w:rPr>
              <w:t xml:space="preserve">Aligned to X.x.3: </w:t>
            </w:r>
            <w:r w:rsidR="000032A6" w:rsidRPr="000032A6">
              <w:rPr>
                <w:noProof/>
                <w:lang w:val="en-US" w:eastAsia="zh-CN"/>
              </w:rPr>
              <w:t>-</w:t>
            </w:r>
            <w:r w:rsidR="000032A6" w:rsidRPr="000032A6">
              <w:rPr>
                <w:noProof/>
                <w:lang w:val="en-US" w:eastAsia="zh-CN"/>
              </w:rPr>
              <w:tab/>
              <w:t>Call flow and text aligned with the new NSSAAF offering NSSAA</w:t>
            </w:r>
          </w:p>
          <w:p w14:paraId="0D77ADDE" w14:textId="2D48D862" w:rsidR="000032A6" w:rsidRDefault="000032A6" w:rsidP="00255DF4">
            <w:pPr>
              <w:pStyle w:val="CRCoverPage"/>
              <w:spacing w:after="0"/>
              <w:rPr>
                <w:noProof/>
                <w:lang w:val="en-US" w:eastAsia="zh-CN"/>
              </w:rPr>
            </w:pPr>
            <w:r>
              <w:rPr>
                <w:noProof/>
                <w:lang w:val="en-US" w:eastAsia="zh-CN"/>
              </w:rPr>
              <w:t>X.X.5</w:t>
            </w:r>
            <w:r w:rsidR="00255DF4">
              <w:rPr>
                <w:noProof/>
                <w:lang w:val="en-US" w:eastAsia="zh-CN"/>
              </w:rPr>
              <w:t xml:space="preserve"> </w:t>
            </w:r>
            <w:r w:rsidR="00255DF4" w:rsidRPr="00255DF4">
              <w:rPr>
                <w:noProof/>
                <w:lang w:val="en-US" w:eastAsia="zh-CN"/>
              </w:rPr>
              <w:t>Call flow and text aligned with the new NSSAAF offering NSSAA</w:t>
            </w:r>
          </w:p>
          <w:p w14:paraId="5EA1F84C" w14:textId="52AAFE93" w:rsidR="00255DF4" w:rsidRDefault="00255DF4" w:rsidP="00255DF4">
            <w:pPr>
              <w:pStyle w:val="CRCoverPage"/>
              <w:spacing w:after="0"/>
              <w:rPr>
                <w:noProof/>
                <w:lang w:val="en-US" w:eastAsia="zh-CN"/>
              </w:rPr>
            </w:pPr>
            <w:r>
              <w:rPr>
                <w:noProof/>
                <w:lang w:val="en-US" w:eastAsia="zh-CN"/>
              </w:rPr>
              <w:t>14.x  Text alignment for services provided by NSSAAF</w:t>
            </w:r>
          </w:p>
          <w:p w14:paraId="4E00C1D8" w14:textId="057D2C1D" w:rsidR="004D1CA4" w:rsidRPr="001A446C"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C951111" w:rsidR="001E41F3" w:rsidRDefault="001A446C" w:rsidP="001A446C">
            <w:pPr>
              <w:pStyle w:val="CRCoverPage"/>
              <w:spacing w:after="0"/>
              <w:rPr>
                <w:noProof/>
              </w:rPr>
            </w:pPr>
            <w:r>
              <w:rPr>
                <w:noProof/>
              </w:rPr>
              <w:t xml:space="preserve"> </w:t>
            </w:r>
            <w:r w:rsidR="00255DF4">
              <w:rPr>
                <w:noProof/>
              </w:rPr>
              <w:t>Network Slice Specific Authentication and Authorization will be undefined.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0F178BDA" w:rsidR="001E41F3" w:rsidRDefault="0079690F" w:rsidP="0079690F">
            <w:pPr>
              <w:pStyle w:val="CRCoverPage"/>
              <w:spacing w:after="0"/>
              <w:ind w:left="100"/>
              <w:rPr>
                <w:noProof/>
              </w:rPr>
            </w:pPr>
            <w:r>
              <w:rPr>
                <w:noProof/>
              </w:rPr>
              <w:t>X.X.2, X.X.3, X.X.4, X.X.5</w:t>
            </w:r>
            <w:r w:rsidR="00255DF4">
              <w:rPr>
                <w:noProof/>
              </w:rPr>
              <w:t>, 14.x, 14.x.1</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230A6924" w:rsidR="00C1530C" w:rsidRDefault="00BD6509"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pt" o:ole="">
            <v:imagedata r:id="rId21" o:title=""/>
          </v:shape>
          <o:OLEObject Type="Embed" ProgID="Visio.Drawing.15" ShapeID="_x0000_i1025" DrawAspect="Content" ObjectID="_1649760462" r:id="rId22"/>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541D9F67"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604F2A70" w14:textId="6A39BA6B" w:rsidR="00090F7C" w:rsidRDefault="00D62830" w:rsidP="00090F7C">
      <w:pPr>
        <w:spacing w:after="0"/>
        <w:rPr>
          <w:rFonts w:eastAsia="SimSun"/>
        </w:rPr>
      </w:pPr>
      <w:r>
        <w:rPr>
          <w:rFonts w:eastAsia="SimSun"/>
          <w:noProof/>
          <w:lang w:val="en-SG" w:eastAsia="zh-CN"/>
        </w:rPr>
        <w:object w:dxaOrig="1440" w:dyaOrig="1440" w14:anchorId="0464C334">
          <v:shape id="_x0000_s1041" type="#_x0000_t75" style="position:absolute;margin-left:-56.7pt;margin-top:0;width:1026.15pt;height:615.75pt;z-index:251658240;mso-position-horizontal-relative:text;mso-position-vertical-relative:text">
            <v:imagedata r:id="rId23" o:title="" cropbottom="23096f" cropright="23231f"/>
            <w10:wrap type="square" side="right"/>
          </v:shape>
          <o:OLEObject Type="Embed" ProgID="Visio.Drawing.11" ShapeID="_x0000_s1041" DrawAspect="Content" ObjectID="_1649760465" r:id="rId24"/>
        </w:object>
      </w: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a </w:t>
      </w:r>
      <w:proofErr w:type="spellStart"/>
      <w:r w:rsidR="00523851" w:rsidRPr="00523851">
        <w:rPr>
          <w:iCs/>
        </w:rPr>
        <w:t>Nssaaf_NSSAA_Authenticate</w:t>
      </w:r>
      <w:proofErr w:type="spellEnd"/>
      <w:r w:rsidR="00523851" w:rsidRPr="00523851">
        <w:rPr>
          <w:iCs/>
        </w:rPr>
        <w:t xml:space="preserv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r w:rsidRPr="005D19BC">
        <w:rPr>
          <w:highlight w:val="yellow"/>
        </w:rPr>
        <w:t>x.x.</w:t>
      </w:r>
      <w:r w:rsidRPr="005D19BC">
        <w:t>4 AAA Server triggered Network Slice-Specific Re-authentication and Re-authorization procedure</w:t>
      </w:r>
    </w:p>
    <w:p w14:paraId="297E92D0" w14:textId="77777777" w:rsidR="00523851" w:rsidRPr="00523851" w:rsidRDefault="00523851" w:rsidP="00523851"/>
    <w:p w14:paraId="147E938A" w14:textId="560AF623"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301" w:dyaOrig="4970" w14:anchorId="606D062D">
          <v:shape id="_x0000_i1027" type="#_x0000_t75" style="width:478.5pt;height:180pt" o:ole="">
            <v:imagedata r:id="rId25" o:title="" cropbottom="13403f" cropright="5000f"/>
          </v:shape>
          <o:OLEObject Type="Embed" ProgID="Visio.Drawing.11" ShapeID="_x0000_i1027" DrawAspect="Content" ObjectID="_1649760463" r:id="rId26"/>
        </w:object>
      </w:r>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0D1F2679"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4E3DD327"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7"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7"/>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7CE51B55"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171" w:dyaOrig="4970" w14:anchorId="1D021A83">
          <v:shape id="_x0000_i1028" type="#_x0000_t75" style="width:483.5pt;height:185pt" o:ole="">
            <v:imagedata r:id="rId27" o:title="" cropbottom="12169f" cropright="3359f"/>
          </v:shape>
          <o:OLEObject Type="Embed" ProgID="Visio.Drawing.11" ShapeID="_x0000_i1028" DrawAspect="Content" ObjectID="_1649760464" r:id="rId28"/>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53D58BE3"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 xml:space="preserve">identified by the </w:t>
      </w:r>
      <w:proofErr w:type="spellStart"/>
      <w:r w:rsidR="007A20FF">
        <w:rPr>
          <w:rFonts w:eastAsia="SimSun"/>
        </w:rPr>
        <w:t>GPSI</w:t>
      </w:r>
      <w:r w:rsidRPr="005D19BC">
        <w:rPr>
          <w:rFonts w:eastAsia="SimSun"/>
        </w:rPr>
        <w:t>in</w:t>
      </w:r>
      <w:proofErr w:type="spellEnd"/>
      <w:r w:rsidRPr="005D19BC">
        <w:rPr>
          <w:rFonts w:eastAsia="SimSun"/>
        </w:rPr>
        <w:t xml:space="preserve">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45EAEE7E"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104E9A2D"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sidR="007B0D6F">
        <w:rPr>
          <w:rFonts w:eastAsia="SimSun" w:cs="Arial"/>
          <w:noProof/>
        </w:rPr>
        <w:t>2n</w:t>
      </w:r>
      <w:r>
        <w:rPr>
          <w:rFonts w:eastAsia="SimSun" w:cs="Arial"/>
          <w:noProof/>
        </w:rPr>
        <w:t>d</w:t>
      </w:r>
      <w:r w:rsidRPr="0074410B">
        <w:rPr>
          <w:rFonts w:eastAsia="SimSun" w:cs="Arial"/>
          <w:noProof/>
        </w:rPr>
        <w:t xml:space="preserve"> CHANGES</w:t>
      </w:r>
      <w:r w:rsidRPr="0074410B">
        <w:rPr>
          <w:rFonts w:eastAsia="SimSun" w:cs="Arial"/>
          <w:noProof/>
        </w:rPr>
        <w:tab/>
        <w:t>***</w:t>
      </w:r>
    </w:p>
    <w:p w14:paraId="076A1F07" w14:textId="162C9931" w:rsidR="004E1434" w:rsidRPr="00B76FB2" w:rsidRDefault="004E1434" w:rsidP="004E1434">
      <w:pPr>
        <w:pStyle w:val="Heading2"/>
        <w:rPr>
          <w:lang w:eastAsia="x-none"/>
        </w:rPr>
      </w:pPr>
      <w:r>
        <w:t>14.X</w:t>
      </w:r>
      <w:r>
        <w:tab/>
        <w:t xml:space="preserve">Services provided by </w:t>
      </w:r>
      <w:r w:rsidR="007B0D6F">
        <w:t>NSSAAF</w:t>
      </w:r>
    </w:p>
    <w:p w14:paraId="0D3506FE" w14:textId="7AB2073C" w:rsidR="004E1434" w:rsidRPr="0074410B" w:rsidRDefault="004E1434" w:rsidP="004E1434">
      <w:pPr>
        <w:keepNext/>
        <w:keepLines/>
        <w:spacing w:before="120"/>
        <w:ind w:left="1134" w:hanging="1134"/>
        <w:outlineLvl w:val="2"/>
        <w:rPr>
          <w:rFonts w:ascii="Arial" w:eastAsia="SimSun" w:hAnsi="Arial"/>
          <w:sz w:val="28"/>
        </w:rPr>
      </w:pPr>
      <w:bookmarkStart w:id="8" w:name="_Toc19634895"/>
      <w:r w:rsidRPr="0074410B">
        <w:rPr>
          <w:rFonts w:ascii="Arial" w:eastAsia="SimSun" w:hAnsi="Arial"/>
          <w:sz w:val="28"/>
        </w:rPr>
        <w:t>14.</w:t>
      </w:r>
      <w:r>
        <w:rPr>
          <w:rFonts w:ascii="Arial" w:eastAsia="SimSun" w:hAnsi="Arial"/>
          <w:sz w:val="28"/>
        </w:rPr>
        <w:t>X</w:t>
      </w:r>
      <w:r w:rsidRPr="0074410B">
        <w:rPr>
          <w:rFonts w:ascii="Arial" w:eastAsia="SimSun" w:hAnsi="Arial"/>
          <w:sz w:val="28"/>
        </w:rPr>
        <w:t>.</w:t>
      </w:r>
      <w:r>
        <w:rPr>
          <w:rFonts w:ascii="Arial" w:eastAsia="SimSun" w:hAnsi="Arial"/>
          <w:sz w:val="28"/>
        </w:rPr>
        <w:t>1</w:t>
      </w:r>
      <w:r w:rsidRPr="0074410B">
        <w:rPr>
          <w:rFonts w:ascii="Arial" w:eastAsia="SimSun" w:hAnsi="Arial"/>
          <w:sz w:val="28"/>
        </w:rPr>
        <w:tab/>
      </w:r>
      <w:proofErr w:type="spellStart"/>
      <w:r w:rsidRPr="0074410B">
        <w:rPr>
          <w:rFonts w:ascii="Arial" w:eastAsia="SimSun" w:hAnsi="Arial"/>
          <w:sz w:val="28"/>
        </w:rPr>
        <w:t>N</w:t>
      </w:r>
      <w:r w:rsidR="007B0D6F">
        <w:rPr>
          <w:rFonts w:ascii="Arial" w:eastAsia="SimSun" w:hAnsi="Arial"/>
          <w:sz w:val="28"/>
        </w:rPr>
        <w:t>ssaaf</w:t>
      </w:r>
      <w:r w:rsidRPr="0074410B">
        <w:rPr>
          <w:rFonts w:ascii="Arial" w:eastAsia="SimSun" w:hAnsi="Arial"/>
          <w:sz w:val="28"/>
        </w:rPr>
        <w:t>_NSSAA</w:t>
      </w:r>
      <w:proofErr w:type="spellEnd"/>
      <w:r w:rsidRPr="0074410B">
        <w:rPr>
          <w:rFonts w:ascii="Arial" w:eastAsia="SimSun" w:hAnsi="Arial"/>
          <w:sz w:val="28"/>
        </w:rPr>
        <w:t xml:space="preserve"> service</w:t>
      </w:r>
      <w:bookmarkEnd w:id="8"/>
      <w:r w:rsidRPr="0074410B">
        <w:rPr>
          <w:rFonts w:ascii="Arial" w:eastAsia="SimSun" w:hAnsi="Arial"/>
          <w:sz w:val="28"/>
        </w:rPr>
        <w:t>s</w:t>
      </w:r>
    </w:p>
    <w:p w14:paraId="05FD8902" w14:textId="563AEE64" w:rsidR="004E1434" w:rsidRPr="0074410B" w:rsidRDefault="004E1434" w:rsidP="004E1434">
      <w:pPr>
        <w:rPr>
          <w:rFonts w:eastAsia="SimSun"/>
        </w:rPr>
      </w:pPr>
      <w:r w:rsidRPr="0074410B">
        <w:rPr>
          <w:rFonts w:eastAsia="SimSun"/>
        </w:rPr>
        <w:t xml:space="preserve">The following table illustrates the security related services for Network Slice Specific Authentication and Authorisation that </w:t>
      </w:r>
      <w:r w:rsidR="007B0D6F">
        <w:rPr>
          <w:rFonts w:eastAsia="SimSun"/>
        </w:rPr>
        <w:t>NSSAAF</w:t>
      </w:r>
      <w:r w:rsidRPr="0074410B">
        <w:rPr>
          <w:rFonts w:eastAsia="SimSun"/>
        </w:rPr>
        <w:t xml:space="preserve"> provides.</w:t>
      </w:r>
    </w:p>
    <w:p w14:paraId="6A7DCD71" w14:textId="5F283132" w:rsidR="004E1434" w:rsidRPr="0074410B" w:rsidRDefault="004E1434" w:rsidP="004E1434">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sidR="007B0D6F">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E1434" w:rsidRPr="0074410B" w14:paraId="182CDFBF" w14:textId="77777777" w:rsidTr="00B4715B">
        <w:tc>
          <w:tcPr>
            <w:tcW w:w="1984" w:type="dxa"/>
            <w:tcBorders>
              <w:bottom w:val="single" w:sz="4" w:space="0" w:color="auto"/>
            </w:tcBorders>
          </w:tcPr>
          <w:p w14:paraId="773F5F55"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553946A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1592C00"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4F9A49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Example Consumer(s)</w:t>
            </w:r>
          </w:p>
        </w:tc>
      </w:tr>
      <w:tr w:rsidR="004E1434" w:rsidRPr="0074410B" w14:paraId="32B14691" w14:textId="77777777" w:rsidTr="00B4715B">
        <w:tc>
          <w:tcPr>
            <w:tcW w:w="1984" w:type="dxa"/>
            <w:vMerge w:val="restart"/>
          </w:tcPr>
          <w:p w14:paraId="0C906B85" w14:textId="69D7768A"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N</w:t>
            </w:r>
            <w:r w:rsidR="007B0D6F">
              <w:rPr>
                <w:rFonts w:ascii="Arial" w:eastAsia="SimSun" w:hAnsi="Arial"/>
                <w:sz w:val="18"/>
              </w:rPr>
              <w:t>ssaaf</w:t>
            </w:r>
            <w:r w:rsidRPr="0074410B">
              <w:rPr>
                <w:rFonts w:ascii="Arial" w:eastAsia="SimSun" w:hAnsi="Arial"/>
                <w:sz w:val="18"/>
              </w:rPr>
              <w:t>_NSSAA</w:t>
            </w:r>
            <w:proofErr w:type="spellEnd"/>
          </w:p>
          <w:p w14:paraId="1B798B96" w14:textId="77777777" w:rsidR="004E1434" w:rsidRPr="0074410B" w:rsidRDefault="004E1434" w:rsidP="00B4715B">
            <w:pPr>
              <w:keepNext/>
              <w:keepLines/>
              <w:spacing w:after="0"/>
              <w:jc w:val="center"/>
              <w:rPr>
                <w:rFonts w:ascii="Arial" w:eastAsia="SimSun" w:hAnsi="Arial"/>
                <w:sz w:val="18"/>
              </w:rPr>
            </w:pPr>
          </w:p>
        </w:tc>
        <w:tc>
          <w:tcPr>
            <w:tcW w:w="2410" w:type="dxa"/>
          </w:tcPr>
          <w:p w14:paraId="20ECAAC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32611B84"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26974C3"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3C86C442" w14:textId="77777777" w:rsidTr="00B4715B">
        <w:tc>
          <w:tcPr>
            <w:tcW w:w="1984" w:type="dxa"/>
            <w:vMerge/>
          </w:tcPr>
          <w:p w14:paraId="55ECE777" w14:textId="77777777" w:rsidR="004E1434" w:rsidRPr="0074410B" w:rsidRDefault="004E1434" w:rsidP="00B4715B">
            <w:pPr>
              <w:keepNext/>
              <w:keepLines/>
              <w:spacing w:after="0"/>
              <w:jc w:val="center"/>
              <w:rPr>
                <w:rFonts w:ascii="Arial" w:eastAsia="SimSun" w:hAnsi="Arial"/>
                <w:sz w:val="18"/>
              </w:rPr>
            </w:pPr>
          </w:p>
        </w:tc>
        <w:tc>
          <w:tcPr>
            <w:tcW w:w="2410" w:type="dxa"/>
          </w:tcPr>
          <w:p w14:paraId="7C78A24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w:t>
            </w:r>
            <w:proofErr w:type="spellStart"/>
            <w:r w:rsidRPr="0074410B">
              <w:rPr>
                <w:rFonts w:ascii="Arial" w:eastAsia="SimSun" w:hAnsi="Arial"/>
                <w:sz w:val="18"/>
              </w:rPr>
              <w:t>AuthenticationNotification</w:t>
            </w:r>
            <w:proofErr w:type="spellEnd"/>
          </w:p>
        </w:tc>
        <w:tc>
          <w:tcPr>
            <w:tcW w:w="2552" w:type="dxa"/>
          </w:tcPr>
          <w:p w14:paraId="3AF7A7F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49F44EFB"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2E0F9782" w14:textId="77777777" w:rsidTr="00B4715B">
        <w:tc>
          <w:tcPr>
            <w:tcW w:w="1984" w:type="dxa"/>
            <w:vMerge/>
          </w:tcPr>
          <w:p w14:paraId="1923DFFC" w14:textId="77777777" w:rsidR="004E1434" w:rsidRPr="0074410B" w:rsidRDefault="004E1434" w:rsidP="00B4715B">
            <w:pPr>
              <w:keepNext/>
              <w:keepLines/>
              <w:spacing w:after="0"/>
              <w:jc w:val="center"/>
              <w:rPr>
                <w:rFonts w:ascii="Arial" w:eastAsia="SimSun" w:hAnsi="Arial"/>
                <w:sz w:val="18"/>
              </w:rPr>
            </w:pPr>
          </w:p>
        </w:tc>
        <w:tc>
          <w:tcPr>
            <w:tcW w:w="2410" w:type="dxa"/>
          </w:tcPr>
          <w:p w14:paraId="10548F61" w14:textId="77777777"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RevocationNotification</w:t>
            </w:r>
            <w:proofErr w:type="spellEnd"/>
          </w:p>
        </w:tc>
        <w:tc>
          <w:tcPr>
            <w:tcW w:w="2552" w:type="dxa"/>
          </w:tcPr>
          <w:p w14:paraId="170D44F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731CAC6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bl>
    <w:p w14:paraId="27341BD6" w14:textId="77777777" w:rsidR="004E1434" w:rsidRPr="0074410B" w:rsidRDefault="004E1434" w:rsidP="004E1434">
      <w:pPr>
        <w:rPr>
          <w:rFonts w:eastAsia="SimSun"/>
          <w:lang w:val="x-none"/>
        </w:rPr>
      </w:pPr>
    </w:p>
    <w:p w14:paraId="151CB0C5" w14:textId="4A5C528D"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_NSSAA_Authenticate</w:t>
      </w:r>
      <w:proofErr w:type="spellEnd"/>
      <w:r w:rsidRPr="0074410B">
        <w:rPr>
          <w:rFonts w:ascii="Arial" w:eastAsia="SimSun" w:hAnsi="Arial"/>
          <w:sz w:val="24"/>
        </w:rPr>
        <w:t xml:space="preserve"> service operation</w:t>
      </w:r>
    </w:p>
    <w:p w14:paraId="08B628BF" w14:textId="3BA41D7E"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ssaaf</w:t>
      </w:r>
      <w:r w:rsidRPr="0074410B">
        <w:rPr>
          <w:rFonts w:eastAsia="SimSun"/>
        </w:rPr>
        <w:t>_NSSAA_Authenticate</w:t>
      </w:r>
      <w:proofErr w:type="spellEnd"/>
    </w:p>
    <w:p w14:paraId="4F45DD2F" w14:textId="4ADF3626" w:rsidR="004E1434" w:rsidRPr="0074410B" w:rsidRDefault="004E1434" w:rsidP="004E1434">
      <w:pPr>
        <w:rPr>
          <w:rFonts w:eastAsia="SimSun"/>
        </w:rPr>
      </w:pPr>
      <w:r w:rsidRPr="0074410B">
        <w:rPr>
          <w:rFonts w:eastAsia="SimSun"/>
          <w:b/>
        </w:rPr>
        <w:t xml:space="preserve">Description: </w:t>
      </w:r>
      <w:r w:rsidRPr="0074410B">
        <w:rPr>
          <w:rFonts w:eastAsia="SimSun"/>
        </w:rPr>
        <w:t xml:space="preserve">NF requester requires </w:t>
      </w:r>
      <w:r w:rsidR="007B0D6F">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46433DF3" w14:textId="77777777" w:rsidR="004E1434" w:rsidRPr="0074410B" w:rsidRDefault="004E1434" w:rsidP="004E1434">
      <w:pPr>
        <w:rPr>
          <w:rFonts w:eastAsia="SimSun"/>
        </w:rPr>
      </w:pPr>
      <w:r w:rsidRPr="0074410B">
        <w:rPr>
          <w:rFonts w:eastAsia="SimSun"/>
          <w:b/>
        </w:rPr>
        <w:t xml:space="preserve">Input, Required: </w:t>
      </w:r>
    </w:p>
    <w:p w14:paraId="1CAC6002" w14:textId="77777777" w:rsidR="004E1434" w:rsidRPr="0074410B" w:rsidRDefault="004E1434" w:rsidP="004E1434">
      <w:pPr>
        <w:numPr>
          <w:ilvl w:val="0"/>
          <w:numId w:val="2"/>
        </w:numPr>
        <w:rPr>
          <w:rFonts w:eastAsia="SimSun"/>
        </w:rPr>
      </w:pPr>
      <w:r w:rsidRPr="0074410B">
        <w:rPr>
          <w:rFonts w:eastAsia="SimSun"/>
        </w:rPr>
        <w:t>In the initial NSSAA requests: EAP ID Response, GPSI, S-NSSAI</w:t>
      </w:r>
    </w:p>
    <w:p w14:paraId="1BEBE034" w14:textId="77777777" w:rsidR="004E1434" w:rsidRPr="0074410B" w:rsidRDefault="004E1434" w:rsidP="004E1434">
      <w:pPr>
        <w:numPr>
          <w:ilvl w:val="0"/>
          <w:numId w:val="2"/>
        </w:numPr>
        <w:rPr>
          <w:rFonts w:eastAsia="SimSun"/>
        </w:rPr>
      </w:pPr>
      <w:r w:rsidRPr="0074410B">
        <w:rPr>
          <w:rFonts w:eastAsia="SimSun"/>
        </w:rPr>
        <w:t>In subsequent NSSAA requests: EAP message, GPSI, S-NSSAI</w:t>
      </w:r>
    </w:p>
    <w:p w14:paraId="4304FC90"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3159F9B4"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EAP message, GPSI, S-NSSAI</w:t>
      </w:r>
    </w:p>
    <w:p w14:paraId="63CD3C9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39B4526" w14:textId="3FAA920E"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_NSSAA_Re-AuthenticationNotification</w:t>
      </w:r>
      <w:proofErr w:type="spellEnd"/>
      <w:r w:rsidRPr="0074410B">
        <w:rPr>
          <w:rFonts w:ascii="Arial" w:eastAsia="SimSun" w:hAnsi="Arial"/>
          <w:sz w:val="24"/>
        </w:rPr>
        <w:t xml:space="preserve"> service operation</w:t>
      </w:r>
    </w:p>
    <w:p w14:paraId="06B8B526" w14:textId="0DB1EA32"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w:t>
      </w:r>
      <w:r w:rsidRPr="0074410B">
        <w:rPr>
          <w:rFonts w:eastAsia="SimSun"/>
        </w:rPr>
        <w:t>f_NSSAA_Re-AuthenticationNotification</w:t>
      </w:r>
      <w:proofErr w:type="spellEnd"/>
    </w:p>
    <w:p w14:paraId="770A2D52" w14:textId="235EB34B"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5C799DAC" w14:textId="3E77B4CF"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_NSSAA_Re-authenticationNotification</w:t>
      </w:r>
      <w:proofErr w:type="spellEnd"/>
      <w:r w:rsidRPr="0074410B">
        <w:rPr>
          <w:rFonts w:eastAsia="SimSun"/>
        </w:rPr>
        <w:t xml:space="preserve"> service operations. </w:t>
      </w:r>
    </w:p>
    <w:p w14:paraId="40A2A521"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3AA5AE11"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01139C2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685AD6D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7FF1D3CB" w14:textId="15E6A35C"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rPr>
        <w:t>N</w:t>
      </w:r>
      <w:r w:rsidR="007B0D6F">
        <w:rPr>
          <w:rFonts w:ascii="Arial" w:eastAsia="SimSun" w:hAnsi="Arial"/>
          <w:sz w:val="24"/>
        </w:rPr>
        <w:t>ssaaf</w:t>
      </w:r>
      <w:r w:rsidRPr="0074410B">
        <w:rPr>
          <w:rFonts w:ascii="Arial" w:eastAsia="SimSun" w:hAnsi="Arial"/>
          <w:sz w:val="24"/>
        </w:rPr>
        <w:t>_NSSAA_RevocationNotification</w:t>
      </w:r>
      <w:proofErr w:type="spellEnd"/>
      <w:r w:rsidRPr="0074410B">
        <w:rPr>
          <w:rFonts w:ascii="Arial" w:eastAsia="SimSun" w:hAnsi="Arial"/>
          <w:sz w:val="24"/>
        </w:rPr>
        <w:t xml:space="preserve"> service operation</w:t>
      </w:r>
    </w:p>
    <w:p w14:paraId="7B57138B" w14:textId="7B3E06B6"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r w:rsidR="007B0D6F">
        <w:rPr>
          <w:rFonts w:eastAsia="SimSun"/>
        </w:rPr>
        <w:t>ssaaf</w:t>
      </w:r>
      <w:r w:rsidRPr="0074410B">
        <w:rPr>
          <w:rFonts w:eastAsia="SimSun"/>
        </w:rPr>
        <w:t>_NSSAA_RevocationNotification</w:t>
      </w:r>
      <w:proofErr w:type="spellEnd"/>
    </w:p>
    <w:p w14:paraId="5695C4FD" w14:textId="78680054"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4AB303BD" w14:textId="0EAB21D6"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_NSSAA_RevocationNotification</w:t>
      </w:r>
      <w:proofErr w:type="spellEnd"/>
      <w:r w:rsidRPr="0074410B">
        <w:rPr>
          <w:rFonts w:eastAsia="SimSun"/>
        </w:rPr>
        <w:t xml:space="preserve"> service operations. </w:t>
      </w:r>
    </w:p>
    <w:p w14:paraId="50A33DBB"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21840122"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602C32C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1AA56D7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76622C9" w14:textId="516BFFA1"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A1A52">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2520" w14:textId="77777777" w:rsidR="001239C9" w:rsidRDefault="001239C9">
      <w:r>
        <w:separator/>
      </w:r>
    </w:p>
  </w:endnote>
  <w:endnote w:type="continuationSeparator" w:id="0">
    <w:p w14:paraId="62FD4483" w14:textId="77777777" w:rsidR="001239C9" w:rsidRDefault="0012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E11" w14:textId="77777777" w:rsidR="00E878D4" w:rsidRDefault="00E87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F7D9" w14:textId="77777777" w:rsidR="00E878D4" w:rsidRDefault="00E87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E5B6" w14:textId="77777777" w:rsidR="00E878D4" w:rsidRDefault="00E87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BFAE" w14:textId="77777777" w:rsidR="001239C9" w:rsidRDefault="001239C9">
      <w:r>
        <w:separator/>
      </w:r>
    </w:p>
  </w:footnote>
  <w:footnote w:type="continuationSeparator" w:id="0">
    <w:p w14:paraId="59984539" w14:textId="77777777" w:rsidR="001239C9" w:rsidRDefault="0012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29FB" w14:textId="77777777" w:rsidR="00E878D4" w:rsidRDefault="00E87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BCBA" w14:textId="77777777" w:rsidR="00E878D4" w:rsidRDefault="00E87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56869"/>
    <w:rsid w:val="00060C64"/>
    <w:rsid w:val="00066B9F"/>
    <w:rsid w:val="00075AAC"/>
    <w:rsid w:val="00081712"/>
    <w:rsid w:val="00086447"/>
    <w:rsid w:val="00090F7C"/>
    <w:rsid w:val="000A6394"/>
    <w:rsid w:val="000A7BA6"/>
    <w:rsid w:val="000B34DB"/>
    <w:rsid w:val="000B741C"/>
    <w:rsid w:val="000B7FED"/>
    <w:rsid w:val="000C038A"/>
    <w:rsid w:val="000C3DA0"/>
    <w:rsid w:val="000C3F77"/>
    <w:rsid w:val="000C6598"/>
    <w:rsid w:val="000D5968"/>
    <w:rsid w:val="000E6730"/>
    <w:rsid w:val="000F76E2"/>
    <w:rsid w:val="00104B6C"/>
    <w:rsid w:val="00106333"/>
    <w:rsid w:val="001239C9"/>
    <w:rsid w:val="00130C46"/>
    <w:rsid w:val="00145D43"/>
    <w:rsid w:val="00154270"/>
    <w:rsid w:val="001721C2"/>
    <w:rsid w:val="00192C46"/>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31626"/>
    <w:rsid w:val="00333AA4"/>
    <w:rsid w:val="00336701"/>
    <w:rsid w:val="00343C6F"/>
    <w:rsid w:val="003504EC"/>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776"/>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45A6"/>
    <w:rsid w:val="008B0E78"/>
    <w:rsid w:val="008C6124"/>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E2144"/>
    <w:rsid w:val="00AE360D"/>
    <w:rsid w:val="00AE3EB8"/>
    <w:rsid w:val="00B258BB"/>
    <w:rsid w:val="00B3503B"/>
    <w:rsid w:val="00B363C9"/>
    <w:rsid w:val="00B36DF3"/>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485B"/>
    <w:rsid w:val="00CA50BA"/>
    <w:rsid w:val="00CC02F9"/>
    <w:rsid w:val="00CC4B05"/>
    <w:rsid w:val="00CC5026"/>
    <w:rsid w:val="00CC68D0"/>
    <w:rsid w:val="00CF53CE"/>
    <w:rsid w:val="00D01673"/>
    <w:rsid w:val="00D03F9A"/>
    <w:rsid w:val="00D06D51"/>
    <w:rsid w:val="00D1095B"/>
    <w:rsid w:val="00D24991"/>
    <w:rsid w:val="00D310BF"/>
    <w:rsid w:val="00D311A7"/>
    <w:rsid w:val="00D33AD9"/>
    <w:rsid w:val="00D401E9"/>
    <w:rsid w:val="00D50255"/>
    <w:rsid w:val="00D62830"/>
    <w:rsid w:val="00D63C3E"/>
    <w:rsid w:val="00D66520"/>
    <w:rsid w:val="00D93E1A"/>
    <w:rsid w:val="00DA7C90"/>
    <w:rsid w:val="00DE0127"/>
    <w:rsid w:val="00DE34CF"/>
    <w:rsid w:val="00DF7747"/>
    <w:rsid w:val="00E004FD"/>
    <w:rsid w:val="00E13F3D"/>
    <w:rsid w:val="00E2020E"/>
    <w:rsid w:val="00E27329"/>
    <w:rsid w:val="00E34898"/>
    <w:rsid w:val="00E462A0"/>
    <w:rsid w:val="00E75FAE"/>
    <w:rsid w:val="00E878D4"/>
    <w:rsid w:val="00E91D18"/>
    <w:rsid w:val="00E96845"/>
    <w:rsid w:val="00EB09B7"/>
    <w:rsid w:val="00EB5B4B"/>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2.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06B2A-F3CE-4BB9-BF03-04D6F56F782B}">
  <ds:schemaRefs>
    <ds:schemaRef ds:uri="http://purl.org/dc/elements/1.1/"/>
    <ds:schemaRef ds:uri="7e7d5744-6ea3-4bfe-ae81-6eb175885584"/>
    <ds:schemaRef ds:uri="http://schemas.openxmlformats.org/package/2006/metadata/core-properties"/>
    <ds:schemaRef ds:uri="http://purl.org/dc/terms/"/>
    <ds:schemaRef ds:uri="693e6ac5-b6dd-4d12-a323-81dc78653045"/>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5DA0A6D-044E-4CFA-8EFC-E5C93540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2397</Words>
  <Characters>14416</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e-meeting, 11 – 15 May 2020                                                     </vt:lpstr>
      <vt:lpstr>        **************************** Start of changes *********************</vt:lpstr>
      <vt:lpstr>x	Security procedures for network slices</vt:lpstr>
      <vt:lpstr>        x.x.1 General</vt:lpstr>
      <vt:lpstr>        x.x.2 Authorization for network slice access</vt:lpstr>
      <vt:lpstr>        x.x.3 Network Slice specific authentication </vt:lpstr>
      <vt:lpstr>        x.x.4 AAA Server triggered Network Slice-Specific Re-authentication and Re-autho</vt:lpstr>
      <vt:lpstr>        X.X.5	AAA Server triggered Slice-Specific Authorization Revocation</vt:lpstr>
      <vt:lpstr>    14.X	Services provided by NSSAAF</vt:lpstr>
      <vt:lpstr>        14.X.1	Nssaaf_NSSAA services</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Suresh Nair</cp:lastModifiedBy>
  <cp:revision>2</cp:revision>
  <cp:lastPrinted>1900-01-01T08:00:00Z</cp:lastPrinted>
  <dcterms:created xsi:type="dcterms:W3CDTF">2020-04-30T18:01:00Z</dcterms:created>
  <dcterms:modified xsi:type="dcterms:W3CDTF">2020-04-30T18:01:00Z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y fmtid="{D5CDD505-2E9C-101B-9397-08002B2CF9AE}" pid="28" name="ContentTypeId">
    <vt:lpwstr>0x010100A11769B8060FF44F87716091486BC9B0</vt:lpwstr>
  </property>
</Properties>
</file>